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2CB" w:rsidRDefault="00450F32" w:rsidP="009307B5">
      <w:pPr>
        <w:pStyle w:val="AralkYok"/>
        <w:jc w:val="center"/>
        <w:rPr>
          <w:b/>
          <w:sz w:val="28"/>
          <w:szCs w:val="28"/>
        </w:rPr>
      </w:pPr>
      <w:r w:rsidRPr="00450F32">
        <w:rPr>
          <w:noProof/>
        </w:rPr>
        <w:pict>
          <v:roundrect id="Yuvarlatılmış Dikdörtgen 1" o:spid="_x0000_s1026" style="position:absolute;left:0;text-align:left;margin-left:221.95pt;margin-top:-62.6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C57F7E" w:rsidRPr="00130079" w:rsidRDefault="00130079" w:rsidP="00130079">
                  <w:hyperlink r:id="rId7" w:history="1">
                    <w:r w:rsidRPr="000B7C47">
                      <w:rPr>
                        <w:rStyle w:val="Kpr"/>
                        <w:b/>
                        <w:sz w:val="28"/>
                        <w:szCs w:val="28"/>
                      </w:rPr>
                      <w:t>www.sorubak.com</w:t>
                    </w:r>
                  </w:hyperlink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 w:rsidR="00D352CB">
        <w:rPr>
          <w:b/>
          <w:sz w:val="28"/>
          <w:szCs w:val="28"/>
        </w:rPr>
        <w:t>T.C.</w:t>
      </w:r>
      <w:r w:rsidR="00130079">
        <w:rPr>
          <w:b/>
          <w:sz w:val="28"/>
          <w:szCs w:val="28"/>
        </w:rPr>
        <w:t xml:space="preserve">  </w:t>
      </w:r>
    </w:p>
    <w:p w:rsidR="00D352CB" w:rsidRDefault="00FA2F1D" w:rsidP="009307B5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KOYUNOĞLU İLKOKULU</w:t>
      </w:r>
    </w:p>
    <w:p w:rsidR="00D352CB" w:rsidRDefault="00D352CB" w:rsidP="00D352CB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FF211F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-201</w:t>
      </w:r>
      <w:r w:rsidR="00FF211F">
        <w:rPr>
          <w:b/>
          <w:sz w:val="28"/>
          <w:szCs w:val="28"/>
        </w:rPr>
        <w:t>5</w:t>
      </w:r>
      <w:r w:rsidR="009307B5" w:rsidRPr="009307B5">
        <w:rPr>
          <w:b/>
          <w:sz w:val="28"/>
          <w:szCs w:val="28"/>
        </w:rPr>
        <w:t xml:space="preserve"> EĞİTİM ÖĞRETİM YILI</w:t>
      </w:r>
      <w:r w:rsidR="00065D40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</w:t>
      </w:r>
      <w:r w:rsidR="00065D40">
        <w:rPr>
          <w:b/>
          <w:sz w:val="28"/>
          <w:szCs w:val="28"/>
        </w:rPr>
        <w:t>B</w:t>
      </w:r>
      <w:r w:rsidR="009307B5" w:rsidRPr="009307B5">
        <w:rPr>
          <w:b/>
          <w:sz w:val="28"/>
          <w:szCs w:val="28"/>
        </w:rPr>
        <w:t>SINIF</w:t>
      </w:r>
      <w:r>
        <w:rPr>
          <w:b/>
          <w:sz w:val="28"/>
          <w:szCs w:val="28"/>
        </w:rPr>
        <w:t>I</w:t>
      </w:r>
      <w:r w:rsidR="009307B5" w:rsidRPr="009307B5">
        <w:rPr>
          <w:b/>
          <w:sz w:val="28"/>
          <w:szCs w:val="28"/>
        </w:rPr>
        <w:t xml:space="preserve"> SERBEST ETKİNLİK DERSİ </w:t>
      </w:r>
    </w:p>
    <w:p w:rsidR="009307B5" w:rsidRDefault="00065D40" w:rsidP="00D352CB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EKİM</w:t>
      </w:r>
      <w:r w:rsidR="00CB3E1E">
        <w:rPr>
          <w:b/>
          <w:sz w:val="28"/>
          <w:szCs w:val="28"/>
          <w:u w:val="single"/>
        </w:rPr>
        <w:t xml:space="preserve">AYI </w:t>
      </w:r>
      <w:r w:rsidR="009307B5" w:rsidRPr="009307B5">
        <w:rPr>
          <w:b/>
          <w:sz w:val="28"/>
          <w:szCs w:val="28"/>
        </w:rPr>
        <w:t>FAALİYET PLANI</w:t>
      </w:r>
    </w:p>
    <w:p w:rsidR="003342AE" w:rsidRPr="009307B5" w:rsidRDefault="003342AE" w:rsidP="003342AE">
      <w:pPr>
        <w:pStyle w:val="AralkYok"/>
        <w:ind w:left="720"/>
        <w:rPr>
          <w:b/>
          <w:sz w:val="28"/>
          <w:szCs w:val="28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850"/>
        <w:gridCol w:w="2694"/>
        <w:gridCol w:w="3260"/>
        <w:gridCol w:w="2693"/>
      </w:tblGrid>
      <w:tr w:rsidR="004B2648" w:rsidRPr="008B17FE" w:rsidTr="008B17FE">
        <w:tc>
          <w:tcPr>
            <w:tcW w:w="1526" w:type="dxa"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17FE">
              <w:rPr>
                <w:b/>
                <w:sz w:val="28"/>
                <w:szCs w:val="28"/>
              </w:rPr>
              <w:t>TARİH</w:t>
            </w:r>
          </w:p>
        </w:tc>
        <w:tc>
          <w:tcPr>
            <w:tcW w:w="850" w:type="dxa"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17FE">
              <w:rPr>
                <w:b/>
                <w:sz w:val="28"/>
                <w:szCs w:val="28"/>
              </w:rPr>
              <w:t>SÜRE</w:t>
            </w:r>
          </w:p>
        </w:tc>
        <w:tc>
          <w:tcPr>
            <w:tcW w:w="2694" w:type="dxa"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17FE">
              <w:rPr>
                <w:b/>
                <w:sz w:val="28"/>
                <w:szCs w:val="28"/>
              </w:rPr>
              <w:t>KONULAR</w:t>
            </w:r>
          </w:p>
        </w:tc>
        <w:tc>
          <w:tcPr>
            <w:tcW w:w="3260" w:type="dxa"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17FE">
              <w:rPr>
                <w:b/>
                <w:sz w:val="28"/>
                <w:szCs w:val="28"/>
              </w:rPr>
              <w:t>ETKİNLİKLER</w:t>
            </w:r>
          </w:p>
        </w:tc>
        <w:tc>
          <w:tcPr>
            <w:tcW w:w="2693" w:type="dxa"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4B2648" w:rsidRPr="008B17FE" w:rsidRDefault="004B2648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17FE">
              <w:rPr>
                <w:b/>
                <w:sz w:val="28"/>
                <w:szCs w:val="28"/>
              </w:rPr>
              <w:t>ARAÇ GEREÇLER</w:t>
            </w:r>
          </w:p>
          <w:p w:rsidR="008469DE" w:rsidRPr="008B17FE" w:rsidRDefault="008469DE" w:rsidP="008B17F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B2648" w:rsidRPr="008B17FE" w:rsidTr="008B17FE">
        <w:trPr>
          <w:trHeight w:val="495"/>
        </w:trPr>
        <w:tc>
          <w:tcPr>
            <w:tcW w:w="1526" w:type="dxa"/>
            <w:vMerge w:val="restart"/>
          </w:tcPr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B2648" w:rsidRPr="008B17FE" w:rsidRDefault="00C60678" w:rsidP="00FF211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B17FE">
              <w:rPr>
                <w:b/>
                <w:sz w:val="24"/>
                <w:szCs w:val="24"/>
              </w:rPr>
              <w:t>0</w:t>
            </w:r>
            <w:r w:rsidR="00FF211F">
              <w:rPr>
                <w:b/>
                <w:sz w:val="24"/>
                <w:szCs w:val="24"/>
              </w:rPr>
              <w:t>8-9-10 EKİM</w:t>
            </w:r>
          </w:p>
        </w:tc>
        <w:tc>
          <w:tcPr>
            <w:tcW w:w="850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B17FE" w:rsidRDefault="00065D4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Sınıf Kitaplığının oluşturulması.</w:t>
            </w:r>
          </w:p>
        </w:tc>
        <w:tc>
          <w:tcPr>
            <w:tcW w:w="3260" w:type="dxa"/>
          </w:tcPr>
          <w:p w:rsidR="004B2648" w:rsidRPr="008B17FE" w:rsidRDefault="00065D40" w:rsidP="008B17F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 Kitapların etiketlenmesi. Kitaplık defterinin hazırlanması.</w:t>
            </w:r>
          </w:p>
        </w:tc>
        <w:tc>
          <w:tcPr>
            <w:tcW w:w="2693" w:type="dxa"/>
            <w:vMerge w:val="restart"/>
          </w:tcPr>
          <w:p w:rsidR="008469DE" w:rsidRPr="008B17FE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8469DE" w:rsidRPr="008B17FE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8469DE" w:rsidRPr="008B17FE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8469DE" w:rsidRPr="008B17FE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8469DE" w:rsidRPr="008B17FE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8469DE" w:rsidRPr="008B17FE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8469DE" w:rsidRPr="008B17FE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8469DE" w:rsidRPr="008B17FE" w:rsidRDefault="00813CF1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Tekerleme ve Sayışmalar</w:t>
            </w:r>
          </w:p>
          <w:p w:rsidR="008469DE" w:rsidRPr="008B17FE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Boyama Kâğıtları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Bulmaca Kâğıtları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Çocuk Şarkıları Cd’leri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Projeksiyon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Seviyeye Uygun Filmler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813CF1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Masal</w:t>
            </w:r>
            <w:r w:rsidR="004B2648" w:rsidRPr="008B17FE">
              <w:rPr>
                <w:color w:val="000000"/>
                <w:sz w:val="24"/>
                <w:szCs w:val="24"/>
              </w:rPr>
              <w:t xml:space="preserve"> Kitabı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Görsel materyaller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 xml:space="preserve">Bireysel çalışmalar  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 xml:space="preserve">Birlikte çalışmalar 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color w:val="000000"/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Uyum ve hazırlık kitapları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Tekerleme ve sayışma</w:t>
            </w: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sz w:val="24"/>
                <w:szCs w:val="24"/>
              </w:rPr>
            </w:pPr>
          </w:p>
          <w:p w:rsidR="004B2648" w:rsidRPr="008B17FE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 xml:space="preserve">Araştırama yapma </w:t>
            </w:r>
          </w:p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B2648" w:rsidRPr="008B17FE" w:rsidTr="008B17FE">
        <w:trPr>
          <w:trHeight w:val="465"/>
        </w:trPr>
        <w:tc>
          <w:tcPr>
            <w:tcW w:w="1526" w:type="dxa"/>
            <w:vMerge/>
          </w:tcPr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B17FE" w:rsidRDefault="00065D4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Kitap okuma saatini</w:t>
            </w:r>
          </w:p>
        </w:tc>
        <w:tc>
          <w:tcPr>
            <w:tcW w:w="3260" w:type="dxa"/>
          </w:tcPr>
          <w:p w:rsidR="004B2648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Sınıf kitaplığından veya evden getirilen hikâye kitapların okunması.</w:t>
            </w:r>
          </w:p>
        </w:tc>
        <w:tc>
          <w:tcPr>
            <w:tcW w:w="2693" w:type="dxa"/>
            <w:vMerge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B2648" w:rsidRPr="008B17FE" w:rsidTr="008B17FE">
        <w:trPr>
          <w:trHeight w:val="360"/>
        </w:trPr>
        <w:tc>
          <w:tcPr>
            <w:tcW w:w="1526" w:type="dxa"/>
            <w:vMerge/>
          </w:tcPr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B17FE" w:rsidRDefault="00065D4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Eğitici film izlenmesi</w:t>
            </w:r>
          </w:p>
        </w:tc>
        <w:tc>
          <w:tcPr>
            <w:tcW w:w="3260" w:type="dxa"/>
          </w:tcPr>
          <w:p w:rsidR="00B232C2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Kas sistemi animasyonu.</w:t>
            </w:r>
          </w:p>
        </w:tc>
        <w:tc>
          <w:tcPr>
            <w:tcW w:w="2693" w:type="dxa"/>
            <w:vMerge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B2648" w:rsidRPr="008B17FE" w:rsidTr="008B17FE">
        <w:trPr>
          <w:trHeight w:val="255"/>
        </w:trPr>
        <w:tc>
          <w:tcPr>
            <w:tcW w:w="1526" w:type="dxa"/>
            <w:vMerge/>
          </w:tcPr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B2648" w:rsidRPr="008B17FE" w:rsidTr="008B17FE">
        <w:trPr>
          <w:trHeight w:val="495"/>
        </w:trPr>
        <w:tc>
          <w:tcPr>
            <w:tcW w:w="1526" w:type="dxa"/>
            <w:vMerge w:val="restart"/>
          </w:tcPr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C60678" w:rsidRPr="008B17FE" w:rsidRDefault="00C6067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B17FE">
              <w:rPr>
                <w:b/>
                <w:sz w:val="24"/>
                <w:szCs w:val="24"/>
              </w:rPr>
              <w:t>1</w:t>
            </w:r>
            <w:r w:rsidR="00FF211F">
              <w:rPr>
                <w:b/>
                <w:sz w:val="24"/>
                <w:szCs w:val="24"/>
              </w:rPr>
              <w:t>3</w:t>
            </w:r>
            <w:r w:rsidRPr="008B17FE">
              <w:rPr>
                <w:b/>
                <w:sz w:val="24"/>
                <w:szCs w:val="24"/>
              </w:rPr>
              <w:t>– 1</w:t>
            </w:r>
            <w:r w:rsidR="00FF211F">
              <w:rPr>
                <w:b/>
                <w:sz w:val="24"/>
                <w:szCs w:val="24"/>
              </w:rPr>
              <w:t>7</w:t>
            </w:r>
          </w:p>
          <w:p w:rsidR="004B2648" w:rsidRPr="008B17FE" w:rsidRDefault="00FF211F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850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“Şarkı Söyleyelim”</w:t>
            </w:r>
          </w:p>
        </w:tc>
        <w:tc>
          <w:tcPr>
            <w:tcW w:w="3260" w:type="dxa"/>
          </w:tcPr>
          <w:p w:rsidR="004B2648" w:rsidRPr="008B17FE" w:rsidRDefault="00B232C2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Birlikte şarkılar söylenecek</w:t>
            </w:r>
          </w:p>
        </w:tc>
        <w:tc>
          <w:tcPr>
            <w:tcW w:w="2693" w:type="dxa"/>
            <w:vMerge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B2648" w:rsidRPr="008B17FE" w:rsidTr="008B17FE">
        <w:trPr>
          <w:trHeight w:val="465"/>
        </w:trPr>
        <w:tc>
          <w:tcPr>
            <w:tcW w:w="1526" w:type="dxa"/>
            <w:vMerge/>
          </w:tcPr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B17FE" w:rsidRDefault="00813CF1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“Bulmaca Çözüyorum”</w:t>
            </w:r>
          </w:p>
        </w:tc>
        <w:tc>
          <w:tcPr>
            <w:tcW w:w="3260" w:type="dxa"/>
          </w:tcPr>
          <w:p w:rsidR="004B2648" w:rsidRPr="008B17FE" w:rsidRDefault="00813CF1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Eğitici ve eğlenceli bulmacalar</w:t>
            </w:r>
          </w:p>
        </w:tc>
        <w:tc>
          <w:tcPr>
            <w:tcW w:w="2693" w:type="dxa"/>
            <w:vMerge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B2648" w:rsidRPr="008B17FE" w:rsidTr="008B17FE">
        <w:trPr>
          <w:trHeight w:val="360"/>
        </w:trPr>
        <w:tc>
          <w:tcPr>
            <w:tcW w:w="1526" w:type="dxa"/>
            <w:vMerge/>
          </w:tcPr>
          <w:p w:rsidR="004B2648" w:rsidRPr="008B17FE" w:rsidRDefault="004B2648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B2648" w:rsidRPr="008B17FE" w:rsidRDefault="004B2648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B17FE" w:rsidRDefault="00065D4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Kitap okuma saati</w:t>
            </w:r>
          </w:p>
        </w:tc>
        <w:tc>
          <w:tcPr>
            <w:tcW w:w="3260" w:type="dxa"/>
          </w:tcPr>
          <w:p w:rsidR="004B2648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Sınıf kitaplığından veya evden getirilen hikâye kitapların okunması.</w:t>
            </w:r>
          </w:p>
        </w:tc>
        <w:tc>
          <w:tcPr>
            <w:tcW w:w="2693" w:type="dxa"/>
            <w:vMerge/>
          </w:tcPr>
          <w:p w:rsidR="004B2648" w:rsidRPr="008B17FE" w:rsidRDefault="004B2648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65D40" w:rsidRPr="008B17FE" w:rsidTr="008B17FE">
        <w:trPr>
          <w:trHeight w:val="255"/>
        </w:trPr>
        <w:tc>
          <w:tcPr>
            <w:tcW w:w="1526" w:type="dxa"/>
            <w:vMerge/>
          </w:tcPr>
          <w:p w:rsidR="00065D40" w:rsidRPr="008B17FE" w:rsidRDefault="00065D40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065D40" w:rsidRPr="008B17FE" w:rsidRDefault="00065D40" w:rsidP="007F3290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Eğitici film izlenmesi</w:t>
            </w:r>
          </w:p>
        </w:tc>
        <w:tc>
          <w:tcPr>
            <w:tcW w:w="3260" w:type="dxa"/>
          </w:tcPr>
          <w:p w:rsidR="00065D40" w:rsidRPr="008B17FE" w:rsidRDefault="00065D40" w:rsidP="007F32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Bilgisayar ve projeksiyon ile internet kas ve iskelet sistemi</w:t>
            </w:r>
          </w:p>
        </w:tc>
        <w:tc>
          <w:tcPr>
            <w:tcW w:w="2693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65D40" w:rsidRPr="008B17FE" w:rsidTr="008B17FE">
        <w:trPr>
          <w:trHeight w:val="495"/>
        </w:trPr>
        <w:tc>
          <w:tcPr>
            <w:tcW w:w="1526" w:type="dxa"/>
            <w:vMerge w:val="restart"/>
          </w:tcPr>
          <w:p w:rsidR="00065D40" w:rsidRPr="008B17FE" w:rsidRDefault="00065D40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065D40" w:rsidRPr="008B17FE" w:rsidRDefault="00065D40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065D40" w:rsidRPr="008B17FE" w:rsidRDefault="00065D40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065D40" w:rsidRPr="008B17FE" w:rsidRDefault="00065D40" w:rsidP="00FF211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Pr="008B17FE">
              <w:rPr>
                <w:b/>
                <w:sz w:val="24"/>
                <w:szCs w:val="24"/>
              </w:rPr>
              <w:t xml:space="preserve"> – 2</w:t>
            </w:r>
            <w:r>
              <w:rPr>
                <w:b/>
                <w:sz w:val="24"/>
                <w:szCs w:val="24"/>
              </w:rPr>
              <w:t>4EKİM</w:t>
            </w:r>
          </w:p>
        </w:tc>
        <w:tc>
          <w:tcPr>
            <w:tcW w:w="850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“Çizerim Boyarım”</w:t>
            </w:r>
          </w:p>
        </w:tc>
        <w:tc>
          <w:tcPr>
            <w:tcW w:w="3260" w:type="dxa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Serbest resim çizilecek ve boyanacak.</w:t>
            </w:r>
          </w:p>
        </w:tc>
        <w:tc>
          <w:tcPr>
            <w:tcW w:w="2693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65D40" w:rsidRPr="008B17FE" w:rsidTr="008B17FE">
        <w:trPr>
          <w:trHeight w:val="465"/>
        </w:trPr>
        <w:tc>
          <w:tcPr>
            <w:tcW w:w="1526" w:type="dxa"/>
            <w:vMerge/>
          </w:tcPr>
          <w:p w:rsidR="00065D40" w:rsidRPr="008B17FE" w:rsidRDefault="00065D40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“ Masal Okuma”</w:t>
            </w:r>
          </w:p>
        </w:tc>
        <w:tc>
          <w:tcPr>
            <w:tcW w:w="3260" w:type="dxa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Kitaplıktaki masalların öğrencilerin okuması sağlanacak.</w:t>
            </w:r>
          </w:p>
        </w:tc>
        <w:tc>
          <w:tcPr>
            <w:tcW w:w="2693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65D40" w:rsidRPr="008B17FE" w:rsidTr="008B17FE">
        <w:trPr>
          <w:trHeight w:val="360"/>
        </w:trPr>
        <w:tc>
          <w:tcPr>
            <w:tcW w:w="1526" w:type="dxa"/>
            <w:vMerge/>
          </w:tcPr>
          <w:p w:rsidR="00065D40" w:rsidRPr="008B17FE" w:rsidRDefault="00065D40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B17FE">
              <w:rPr>
                <w:color w:val="000000"/>
                <w:sz w:val="24"/>
                <w:szCs w:val="24"/>
              </w:rPr>
              <w:t>“Bulmaca Çözüyorum”</w:t>
            </w:r>
          </w:p>
        </w:tc>
        <w:tc>
          <w:tcPr>
            <w:tcW w:w="3260" w:type="dxa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Eğitici ve eğlenceli bulmacalar</w:t>
            </w:r>
          </w:p>
        </w:tc>
        <w:tc>
          <w:tcPr>
            <w:tcW w:w="2693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65D40" w:rsidRPr="008B17FE" w:rsidTr="008B17FE">
        <w:trPr>
          <w:trHeight w:val="255"/>
        </w:trPr>
        <w:tc>
          <w:tcPr>
            <w:tcW w:w="1526" w:type="dxa"/>
            <w:vMerge/>
          </w:tcPr>
          <w:p w:rsidR="00065D40" w:rsidRPr="008B17FE" w:rsidRDefault="00065D40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065D40" w:rsidRPr="008B17FE" w:rsidRDefault="00065D40" w:rsidP="007F3290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Eğitici film izlenmesi</w:t>
            </w:r>
          </w:p>
        </w:tc>
        <w:tc>
          <w:tcPr>
            <w:tcW w:w="3260" w:type="dxa"/>
          </w:tcPr>
          <w:p w:rsidR="00065D40" w:rsidRPr="008B17FE" w:rsidRDefault="00065D40" w:rsidP="00065D4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Bilgisayar ve projeksiyon</w:t>
            </w:r>
            <w:r w:rsidR="00327062">
              <w:rPr>
                <w:sz w:val="24"/>
                <w:szCs w:val="24"/>
              </w:rPr>
              <w:t>ile solunum</w:t>
            </w:r>
            <w:r>
              <w:rPr>
                <w:sz w:val="24"/>
                <w:szCs w:val="24"/>
              </w:rPr>
              <w:t xml:space="preserve"> sistemi filimi</w:t>
            </w:r>
          </w:p>
        </w:tc>
        <w:tc>
          <w:tcPr>
            <w:tcW w:w="2693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65D40" w:rsidRPr="008B17FE" w:rsidTr="008B17FE">
        <w:trPr>
          <w:trHeight w:val="495"/>
        </w:trPr>
        <w:tc>
          <w:tcPr>
            <w:tcW w:w="1526" w:type="dxa"/>
            <w:vMerge w:val="restart"/>
          </w:tcPr>
          <w:p w:rsidR="00065D40" w:rsidRPr="008B17FE" w:rsidRDefault="00065D40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065D40" w:rsidRPr="008B17FE" w:rsidRDefault="00065D40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065D40" w:rsidRPr="008B17FE" w:rsidRDefault="00065D40" w:rsidP="008B17F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065D40" w:rsidRPr="008B17FE" w:rsidRDefault="00065D40" w:rsidP="00FF211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Pr="008B17FE">
              <w:rPr>
                <w:b/>
                <w:sz w:val="24"/>
                <w:szCs w:val="24"/>
              </w:rPr>
              <w:t xml:space="preserve"> – </w:t>
            </w:r>
            <w:r>
              <w:rPr>
                <w:b/>
                <w:sz w:val="24"/>
                <w:szCs w:val="24"/>
              </w:rPr>
              <w:t>31EKİM</w:t>
            </w:r>
          </w:p>
        </w:tc>
        <w:tc>
          <w:tcPr>
            <w:tcW w:w="850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Cumhuriyet Bayramı Etkinlikleri</w:t>
            </w:r>
          </w:p>
        </w:tc>
        <w:tc>
          <w:tcPr>
            <w:tcW w:w="3260" w:type="dxa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Sınıfın süslenmesi</w:t>
            </w:r>
          </w:p>
        </w:tc>
        <w:tc>
          <w:tcPr>
            <w:tcW w:w="2693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65D40" w:rsidRPr="008B17FE" w:rsidTr="008B17FE">
        <w:trPr>
          <w:trHeight w:val="465"/>
        </w:trPr>
        <w:tc>
          <w:tcPr>
            <w:tcW w:w="1526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 w:rsidRPr="008B17FE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Şiir Okuma</w:t>
            </w:r>
          </w:p>
        </w:tc>
        <w:tc>
          <w:tcPr>
            <w:tcW w:w="3260" w:type="dxa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Atatürk ve </w:t>
            </w:r>
            <w:r w:rsidR="00327062">
              <w:t>Bayramımızı</w:t>
            </w:r>
            <w:r>
              <w:t xml:space="preserve"> anlatan şiirler.</w:t>
            </w:r>
          </w:p>
        </w:tc>
        <w:tc>
          <w:tcPr>
            <w:tcW w:w="2693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65D40" w:rsidRPr="008B17FE" w:rsidTr="008B17FE">
        <w:trPr>
          <w:trHeight w:val="360"/>
        </w:trPr>
        <w:tc>
          <w:tcPr>
            <w:tcW w:w="1526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65D40" w:rsidRPr="008B17FE" w:rsidTr="008B17FE">
        <w:trPr>
          <w:trHeight w:val="255"/>
        </w:trPr>
        <w:tc>
          <w:tcPr>
            <w:tcW w:w="1526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065D40" w:rsidRPr="008B17FE" w:rsidRDefault="00065D40" w:rsidP="008B17F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5D40" w:rsidRPr="008B17FE" w:rsidRDefault="00065D40" w:rsidP="008B17F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65D40" w:rsidRPr="008B17FE" w:rsidRDefault="00065D40" w:rsidP="008B17F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9307B5" w:rsidRPr="00956354" w:rsidRDefault="009307B5" w:rsidP="004B2648">
      <w:pPr>
        <w:rPr>
          <w:b/>
          <w:sz w:val="24"/>
          <w:szCs w:val="24"/>
        </w:rPr>
      </w:pPr>
    </w:p>
    <w:p w:rsidR="00C9228D" w:rsidRDefault="00C9228D" w:rsidP="004B2648">
      <w:pPr>
        <w:pStyle w:val="AralkYok"/>
        <w:rPr>
          <w:b/>
          <w:sz w:val="24"/>
          <w:szCs w:val="24"/>
        </w:rPr>
      </w:pPr>
    </w:p>
    <w:p w:rsidR="00D352CB" w:rsidRDefault="00D352CB" w:rsidP="004B2648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Sadık ALTIPARMAK                                                                                                    Etem ÇAKMAK</w:t>
      </w:r>
    </w:p>
    <w:p w:rsidR="003342AE" w:rsidRPr="004B2648" w:rsidRDefault="00065D40" w:rsidP="004B2648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4B2648" w:rsidRPr="004B2648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B</w:t>
      </w:r>
      <w:r w:rsidR="003342AE" w:rsidRPr="004B2648">
        <w:rPr>
          <w:b/>
          <w:sz w:val="24"/>
          <w:szCs w:val="24"/>
        </w:rPr>
        <w:t xml:space="preserve">  Sınıf Öğretmeni                                                    Okul Müdürü</w:t>
      </w:r>
    </w:p>
    <w:p w:rsidR="00E22C56" w:rsidRPr="004B2648" w:rsidRDefault="00E22C56" w:rsidP="004B2648">
      <w:pPr>
        <w:rPr>
          <w:sz w:val="24"/>
          <w:szCs w:val="24"/>
        </w:rPr>
      </w:pPr>
    </w:p>
    <w:sectPr w:rsidR="00E22C56" w:rsidRPr="004B2648" w:rsidSect="004B2648">
      <w:footerReference w:type="default" r:id="rId8"/>
      <w:pgSz w:w="11906" w:h="16838"/>
      <w:pgMar w:top="1418" w:right="851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452" w:rsidRDefault="00835452" w:rsidP="001A2FC0">
      <w:pPr>
        <w:spacing w:after="0" w:line="240" w:lineRule="auto"/>
      </w:pPr>
      <w:r>
        <w:separator/>
      </w:r>
    </w:p>
  </w:endnote>
  <w:endnote w:type="continuationSeparator" w:id="1">
    <w:p w:rsidR="00835452" w:rsidRDefault="00835452" w:rsidP="001A2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FC0" w:rsidRDefault="001A2FC0" w:rsidP="00D352CB">
    <w:pPr>
      <w:pStyle w:val="Altbilgi"/>
    </w:pPr>
  </w:p>
  <w:p w:rsidR="001A2FC0" w:rsidRDefault="001A2FC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452" w:rsidRDefault="00835452" w:rsidP="001A2FC0">
      <w:pPr>
        <w:spacing w:after="0" w:line="240" w:lineRule="auto"/>
      </w:pPr>
      <w:r>
        <w:separator/>
      </w:r>
    </w:p>
  </w:footnote>
  <w:footnote w:type="continuationSeparator" w:id="1">
    <w:p w:rsidR="00835452" w:rsidRDefault="00835452" w:rsidP="001A2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5C7140"/>
    <w:multiLevelType w:val="hybridMultilevel"/>
    <w:tmpl w:val="5C5002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3746"/>
    <w:rsid w:val="00065D40"/>
    <w:rsid w:val="00130079"/>
    <w:rsid w:val="00164AAC"/>
    <w:rsid w:val="001A2FC0"/>
    <w:rsid w:val="001D1A6C"/>
    <w:rsid w:val="00270184"/>
    <w:rsid w:val="00327062"/>
    <w:rsid w:val="003342AE"/>
    <w:rsid w:val="00360B15"/>
    <w:rsid w:val="00373FD6"/>
    <w:rsid w:val="00450F32"/>
    <w:rsid w:val="00477FF7"/>
    <w:rsid w:val="00483746"/>
    <w:rsid w:val="004A5085"/>
    <w:rsid w:val="004B2648"/>
    <w:rsid w:val="00565246"/>
    <w:rsid w:val="005D6BB4"/>
    <w:rsid w:val="006C0DCA"/>
    <w:rsid w:val="00802B12"/>
    <w:rsid w:val="00813CF1"/>
    <w:rsid w:val="008236BE"/>
    <w:rsid w:val="00835452"/>
    <w:rsid w:val="008469DE"/>
    <w:rsid w:val="008B17FE"/>
    <w:rsid w:val="008C158F"/>
    <w:rsid w:val="008E6F79"/>
    <w:rsid w:val="009307B5"/>
    <w:rsid w:val="00956354"/>
    <w:rsid w:val="00987B5A"/>
    <w:rsid w:val="00A0067B"/>
    <w:rsid w:val="00A60DCE"/>
    <w:rsid w:val="00B232C2"/>
    <w:rsid w:val="00B536BA"/>
    <w:rsid w:val="00C57F7E"/>
    <w:rsid w:val="00C60678"/>
    <w:rsid w:val="00C9228D"/>
    <w:rsid w:val="00CB3E1E"/>
    <w:rsid w:val="00D352CB"/>
    <w:rsid w:val="00DB25BC"/>
    <w:rsid w:val="00DC1276"/>
    <w:rsid w:val="00E22C56"/>
    <w:rsid w:val="00E74017"/>
    <w:rsid w:val="00EB0FDD"/>
    <w:rsid w:val="00FA2F1D"/>
    <w:rsid w:val="00FC7E4A"/>
    <w:rsid w:val="00FF2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C56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link w:val="Balk1Char"/>
    <w:uiPriority w:val="9"/>
    <w:qFormat/>
    <w:rsid w:val="00813C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7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9307B5"/>
    <w:pPr>
      <w:tabs>
        <w:tab w:val="center" w:pos="4536"/>
        <w:tab w:val="right" w:pos="9072"/>
      </w:tabs>
      <w:spacing w:before="40" w:after="40" w:line="240" w:lineRule="atLeast"/>
    </w:pPr>
    <w:rPr>
      <w:rFonts w:ascii="Times New Roman" w:eastAsia="Times New Roman" w:hAnsi="Times New Roman"/>
      <w:sz w:val="20"/>
      <w:szCs w:val="24"/>
    </w:rPr>
  </w:style>
  <w:style w:type="character" w:customStyle="1" w:styleId="stbilgiChar">
    <w:name w:val="Üstbilgi Char"/>
    <w:basedOn w:val="VarsaylanParagrafYazTipi"/>
    <w:link w:val="stbilgi"/>
    <w:rsid w:val="009307B5"/>
    <w:rPr>
      <w:rFonts w:ascii="Times New Roman" w:eastAsia="Times New Roman" w:hAnsi="Times New Roman" w:cs="Times New Roman"/>
      <w:sz w:val="20"/>
      <w:szCs w:val="24"/>
    </w:rPr>
  </w:style>
  <w:style w:type="paragraph" w:styleId="AralkYok">
    <w:name w:val="No Spacing"/>
    <w:uiPriority w:val="1"/>
    <w:qFormat/>
    <w:rsid w:val="009307B5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A2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2FC0"/>
  </w:style>
  <w:style w:type="paragraph" w:styleId="BalonMetni">
    <w:name w:val="Balloon Text"/>
    <w:basedOn w:val="Normal"/>
    <w:link w:val="BalonMetniChar"/>
    <w:uiPriority w:val="99"/>
    <w:semiHidden/>
    <w:unhideWhenUsed/>
    <w:rsid w:val="001A2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FC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13CF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FC7E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4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ADIK40\LOCALS~1\Temp\Rar$DIa0.976\mar2014serbestetkinlikmart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mar2014serbestetkinlikmart</Template>
  <TotalTime>6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SADIK</dc:creator>
  <cp:keywords/>
  <cp:lastModifiedBy>VESTEL</cp:lastModifiedBy>
  <cp:revision>9</cp:revision>
  <cp:lastPrinted>2014-10-14T18:17:00Z</cp:lastPrinted>
  <dcterms:created xsi:type="dcterms:W3CDTF">2014-10-14T18:01:00Z</dcterms:created>
  <dcterms:modified xsi:type="dcterms:W3CDTF">2014-10-15T11:15:00Z</dcterms:modified>
</cp:coreProperties>
</file>